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63DE3" w14:textId="77777777" w:rsidR="009823E6" w:rsidRPr="009823E6" w:rsidRDefault="009823E6" w:rsidP="00285211">
      <w:pPr>
        <w:pStyle w:val="Title"/>
        <w:rPr>
          <w:sz w:val="32"/>
          <w:szCs w:val="32"/>
          <w:lang w:eastAsia="en-US"/>
        </w:rPr>
      </w:pPr>
      <w:bookmarkStart w:id="0" w:name="_GoBack"/>
      <w:bookmarkEnd w:id="0"/>
      <w:r w:rsidRPr="009823E6">
        <w:rPr>
          <w:sz w:val="32"/>
          <w:szCs w:val="32"/>
          <w:lang w:eastAsia="en-US"/>
        </w:rPr>
        <w:t>SNOMED International</w:t>
      </w:r>
    </w:p>
    <w:p w14:paraId="4710FADE" w14:textId="77777777" w:rsidR="002375A0" w:rsidRPr="002375A0" w:rsidRDefault="002375A0" w:rsidP="00285211">
      <w:pPr>
        <w:pStyle w:val="Title"/>
        <w:rPr>
          <w:rFonts w:ascii="Times" w:hAnsi="Times"/>
          <w:sz w:val="20"/>
          <w:szCs w:val="20"/>
          <w:lang w:eastAsia="en-US"/>
        </w:rPr>
      </w:pPr>
      <w:r w:rsidRPr="002375A0">
        <w:rPr>
          <w:lang w:eastAsia="en-US"/>
        </w:rPr>
        <w:t xml:space="preserve">Terms of Reference for </w:t>
      </w:r>
      <w:r w:rsidR="001722C7">
        <w:rPr>
          <w:lang w:eastAsia="en-US"/>
        </w:rPr>
        <w:t>Content Managers Advisory Group</w:t>
      </w:r>
    </w:p>
    <w:p w14:paraId="7174E279" w14:textId="77777777" w:rsidR="002375A0" w:rsidRPr="002375A0" w:rsidRDefault="002375A0" w:rsidP="002375A0">
      <w:pPr>
        <w:spacing w:after="0" w:line="240" w:lineRule="auto"/>
        <w:rPr>
          <w:rFonts w:ascii="Times" w:hAnsi="Times"/>
          <w:sz w:val="20"/>
          <w:szCs w:val="20"/>
          <w:lang w:eastAsia="en-US"/>
        </w:rPr>
      </w:pPr>
    </w:p>
    <w:p w14:paraId="2C213544" w14:textId="77777777" w:rsidR="002375A0" w:rsidRDefault="002375A0" w:rsidP="00BF55BA">
      <w:pPr>
        <w:rPr>
          <w:rFonts w:eastAsiaTheme="minorHAnsi"/>
          <w:lang w:eastAsia="en-US"/>
        </w:rPr>
      </w:pPr>
      <w:r w:rsidRPr="002375A0">
        <w:rPr>
          <w:rFonts w:eastAsiaTheme="minorHAnsi"/>
          <w:lang w:eastAsia="en-US"/>
        </w:rPr>
        <w:t xml:space="preserve">The </w:t>
      </w:r>
      <w:r w:rsidR="001722C7">
        <w:rPr>
          <w:rFonts w:eastAsiaTheme="minorHAnsi"/>
          <w:lang w:eastAsia="en-US"/>
        </w:rPr>
        <w:t>Content Managers Advisory Group</w:t>
      </w:r>
      <w:r w:rsidRPr="002375A0">
        <w:rPr>
          <w:rFonts w:eastAsiaTheme="minorHAnsi"/>
          <w:lang w:eastAsia="en-US"/>
        </w:rPr>
        <w:t xml:space="preserve"> will operate under the Policies and Processes outlined in the Advisory Group Manual. These include the Advisory Group Recruitment Process, Conflict of Interest Guidelines and Procedures and Advisory Group Ways of Working. </w:t>
      </w:r>
    </w:p>
    <w:p w14:paraId="11054E8B" w14:textId="77777777" w:rsidR="00CB0A8E" w:rsidRPr="002375A0" w:rsidRDefault="00CB0A8E" w:rsidP="00BF55BA">
      <w:pPr>
        <w:rPr>
          <w:rFonts w:ascii="Times" w:eastAsiaTheme="minorHAnsi" w:hAnsi="Times"/>
          <w:sz w:val="20"/>
          <w:szCs w:val="20"/>
          <w:lang w:eastAsia="en-US"/>
        </w:rPr>
      </w:pPr>
      <w:r>
        <w:rPr>
          <w:rFonts w:eastAsiaTheme="minorHAnsi"/>
          <w:lang w:eastAsia="en-US"/>
        </w:rPr>
        <w:t xml:space="preserve">The </w:t>
      </w:r>
      <w:r w:rsidR="001722C7">
        <w:rPr>
          <w:rFonts w:eastAsiaTheme="minorHAnsi"/>
          <w:lang w:eastAsia="en-US"/>
        </w:rPr>
        <w:t>Content Managers Advisory Group</w:t>
      </w:r>
      <w:r>
        <w:rPr>
          <w:rFonts w:eastAsiaTheme="minorHAnsi"/>
          <w:lang w:eastAsia="en-US"/>
        </w:rPr>
        <w:t xml:space="preserve"> was originally established in </w:t>
      </w:r>
      <w:r w:rsidR="001722C7">
        <w:rPr>
          <w:rFonts w:eastAsiaTheme="minorHAnsi"/>
          <w:lang w:eastAsia="en-US"/>
        </w:rPr>
        <w:t>October 2015.</w:t>
      </w:r>
    </w:p>
    <w:p w14:paraId="13A2DFFF" w14:textId="77777777" w:rsidR="002375A0" w:rsidRPr="002375A0" w:rsidRDefault="002375A0" w:rsidP="00285211">
      <w:pPr>
        <w:pStyle w:val="Heading1"/>
        <w:rPr>
          <w:rFonts w:ascii="Times" w:hAnsi="Times"/>
          <w:sz w:val="20"/>
          <w:szCs w:val="20"/>
          <w:lang w:eastAsia="en-US"/>
        </w:rPr>
      </w:pPr>
      <w:r w:rsidRPr="002375A0">
        <w:rPr>
          <w:lang w:eastAsia="en-US"/>
        </w:rPr>
        <w:t>Purpose</w:t>
      </w:r>
    </w:p>
    <w:p w14:paraId="6A7807A3" w14:textId="77777777" w:rsidR="002375A0" w:rsidRPr="002375A0" w:rsidRDefault="002375A0" w:rsidP="00BF55BA">
      <w:pPr>
        <w:rPr>
          <w:rFonts w:ascii="Times" w:eastAsiaTheme="minorHAnsi" w:hAnsi="Times"/>
          <w:sz w:val="20"/>
          <w:szCs w:val="20"/>
          <w:lang w:eastAsia="en-US"/>
        </w:rPr>
      </w:pPr>
      <w:r w:rsidRPr="002375A0">
        <w:rPr>
          <w:rFonts w:eastAsiaTheme="minorHAnsi"/>
          <w:lang w:eastAsia="en-US"/>
        </w:rPr>
        <w:t xml:space="preserve">The purpose statement for the </w:t>
      </w:r>
      <w:r w:rsidR="001722C7">
        <w:rPr>
          <w:rFonts w:eastAsiaTheme="minorHAnsi"/>
          <w:lang w:eastAsia="en-US"/>
        </w:rPr>
        <w:t>Content Managers Advisory Group</w:t>
      </w:r>
      <w:r w:rsidRPr="002375A0">
        <w:rPr>
          <w:rFonts w:eastAsiaTheme="minorHAnsi"/>
          <w:lang w:eastAsia="en-US"/>
        </w:rPr>
        <w:t xml:space="preserve"> is guided by</w:t>
      </w:r>
      <w:r w:rsidR="00966928">
        <w:rPr>
          <w:rFonts w:eastAsiaTheme="minorHAnsi"/>
          <w:lang w:eastAsia="en-US"/>
        </w:rPr>
        <w:t>:</w:t>
      </w:r>
    </w:p>
    <w:p w14:paraId="19C9D56E" w14:textId="77777777" w:rsidR="002375A0" w:rsidRPr="00BF55BA" w:rsidRDefault="002375A0" w:rsidP="00BF55BA">
      <w:pPr>
        <w:pStyle w:val="ListParagraph"/>
        <w:numPr>
          <w:ilvl w:val="0"/>
          <w:numId w:val="18"/>
        </w:numPr>
        <w:rPr>
          <w:rFonts w:eastAsiaTheme="minorHAnsi"/>
          <w:lang w:eastAsia="en-US"/>
        </w:rPr>
      </w:pPr>
      <w:r w:rsidRPr="00BF55BA">
        <w:rPr>
          <w:rFonts w:eastAsiaTheme="minorHAnsi"/>
          <w:lang w:eastAsia="en-US"/>
        </w:rPr>
        <w:t xml:space="preserve">the stated objectives of </w:t>
      </w:r>
      <w:r w:rsidR="00966928">
        <w:rPr>
          <w:rFonts w:eastAsiaTheme="minorHAnsi"/>
          <w:lang w:eastAsia="en-US"/>
        </w:rPr>
        <w:t>SNOMED International</w:t>
      </w:r>
      <w:r w:rsidRPr="00BF55BA">
        <w:rPr>
          <w:rFonts w:eastAsiaTheme="minorHAnsi"/>
          <w:lang w:eastAsia="en-US"/>
        </w:rPr>
        <w:t xml:space="preserve"> in its vision statement, as articulated </w:t>
      </w:r>
      <w:r w:rsidR="00966928">
        <w:rPr>
          <w:rFonts w:eastAsiaTheme="minorHAnsi"/>
          <w:lang w:eastAsia="en-US"/>
        </w:rPr>
        <w:t>on its website; and</w:t>
      </w:r>
    </w:p>
    <w:p w14:paraId="6F0D8EF0" w14:textId="77777777" w:rsidR="002375A0" w:rsidRDefault="00966928" w:rsidP="00BF55BA">
      <w:pPr>
        <w:pStyle w:val="ListParagraph"/>
        <w:numPr>
          <w:ilvl w:val="0"/>
          <w:numId w:val="18"/>
        </w:numPr>
        <w:rPr>
          <w:rFonts w:eastAsiaTheme="minorHAnsi"/>
          <w:lang w:eastAsia="en-US"/>
        </w:rPr>
      </w:pPr>
      <w:r>
        <w:rPr>
          <w:rFonts w:eastAsiaTheme="minorHAnsi"/>
          <w:lang w:eastAsia="en-US"/>
        </w:rPr>
        <w:t>SNOMED International</w:t>
      </w:r>
      <w:r w:rsidR="002375A0" w:rsidRPr="00BF55BA">
        <w:rPr>
          <w:rFonts w:eastAsiaTheme="minorHAnsi"/>
          <w:lang w:eastAsia="en-US"/>
        </w:rPr>
        <w:t xml:space="preserve">’s </w:t>
      </w:r>
      <w:r w:rsidR="001722C7">
        <w:rPr>
          <w:rFonts w:eastAsiaTheme="minorHAnsi"/>
          <w:lang w:eastAsia="en-US"/>
        </w:rPr>
        <w:t>three</w:t>
      </w:r>
      <w:r w:rsidR="002375A0" w:rsidRPr="00BF55BA">
        <w:rPr>
          <w:rFonts w:eastAsiaTheme="minorHAnsi"/>
          <w:lang w:eastAsia="en-US"/>
        </w:rPr>
        <w:t xml:space="preserve"> strategic priorities set to 2020:</w:t>
      </w:r>
    </w:p>
    <w:p w14:paraId="3C0A81CA" w14:textId="77777777" w:rsidR="00457BCC" w:rsidRPr="00425C64" w:rsidRDefault="00457BCC" w:rsidP="00457BCC">
      <w:pPr>
        <w:numPr>
          <w:ilvl w:val="1"/>
          <w:numId w:val="18"/>
        </w:numPr>
        <w:shd w:val="clear" w:color="auto" w:fill="FFFFFF"/>
        <w:spacing w:before="100" w:beforeAutospacing="1" w:after="100" w:afterAutospacing="1" w:line="257" w:lineRule="atLeast"/>
        <w:rPr>
          <w:color w:val="000000" w:themeColor="text1"/>
          <w:szCs w:val="22"/>
          <w:lang w:val="en-AU"/>
        </w:rPr>
      </w:pPr>
      <w:r w:rsidRPr="00425C64">
        <w:rPr>
          <w:color w:val="000000" w:themeColor="text1"/>
          <w:szCs w:val="22"/>
          <w:lang w:val="en-AU"/>
        </w:rPr>
        <w:t>Product: Enable continuous development of the product to meet customer requirements </w:t>
      </w:r>
    </w:p>
    <w:p w14:paraId="7A21E451" w14:textId="77777777" w:rsidR="00457BCC" w:rsidRPr="00425C64" w:rsidRDefault="00457BCC" w:rsidP="00457BCC">
      <w:pPr>
        <w:numPr>
          <w:ilvl w:val="1"/>
          <w:numId w:val="18"/>
        </w:numPr>
        <w:shd w:val="clear" w:color="auto" w:fill="FFFFFF"/>
        <w:spacing w:before="100" w:beforeAutospacing="1" w:after="100" w:afterAutospacing="1" w:line="257" w:lineRule="atLeast"/>
        <w:rPr>
          <w:color w:val="000000" w:themeColor="text1"/>
          <w:szCs w:val="22"/>
          <w:lang w:val="en-AU"/>
        </w:rPr>
      </w:pPr>
      <w:r w:rsidRPr="00425C64">
        <w:rPr>
          <w:color w:val="000000" w:themeColor="text1"/>
          <w:szCs w:val="22"/>
          <w:lang w:val="en-AU"/>
        </w:rPr>
        <w:t>Adoption: Provide scalable products and services that remove barriers to drive adoption of SNOMED CT</w:t>
      </w:r>
    </w:p>
    <w:p w14:paraId="0140F1A3" w14:textId="38C99FE7" w:rsidR="00457BCC" w:rsidRPr="00425C64" w:rsidRDefault="00457BCC" w:rsidP="00457BCC">
      <w:pPr>
        <w:numPr>
          <w:ilvl w:val="1"/>
          <w:numId w:val="18"/>
        </w:numPr>
        <w:shd w:val="clear" w:color="auto" w:fill="FFFFFF"/>
        <w:spacing w:before="100" w:beforeAutospacing="1" w:after="100" w:afterAutospacing="1" w:line="257" w:lineRule="atLeast"/>
        <w:rPr>
          <w:color w:val="000000" w:themeColor="text1"/>
          <w:szCs w:val="22"/>
          <w:lang w:val="en-AU"/>
        </w:rPr>
      </w:pPr>
      <w:r w:rsidRPr="00425C64">
        <w:rPr>
          <w:color w:val="000000" w:themeColor="text1"/>
          <w:szCs w:val="22"/>
          <w:lang w:val="en-AU"/>
        </w:rPr>
        <w:t>Innovation: Leverage new trends and technologies that bene</w:t>
      </w:r>
      <w:r>
        <w:rPr>
          <w:color w:val="000000" w:themeColor="text1"/>
          <w:szCs w:val="22"/>
          <w:lang w:val="en-AU"/>
        </w:rPr>
        <w:t>fi</w:t>
      </w:r>
      <w:r w:rsidRPr="00425C64">
        <w:rPr>
          <w:color w:val="000000" w:themeColor="text1"/>
          <w:szCs w:val="22"/>
          <w:lang w:val="en-AU"/>
        </w:rPr>
        <w:t>t SNOMED CT and its stakeholders</w:t>
      </w:r>
    </w:p>
    <w:p w14:paraId="612D5F25" w14:textId="77777777" w:rsidR="002375A0" w:rsidRDefault="002375A0" w:rsidP="00BF55BA">
      <w:pPr>
        <w:rPr>
          <w:rFonts w:eastAsiaTheme="minorHAnsi"/>
          <w:lang w:eastAsia="en-US"/>
        </w:rPr>
      </w:pPr>
      <w:r w:rsidRPr="002375A0">
        <w:rPr>
          <w:rFonts w:eastAsiaTheme="minorHAnsi"/>
          <w:lang w:eastAsia="en-US"/>
        </w:rPr>
        <w:t xml:space="preserve">The </w:t>
      </w:r>
      <w:r w:rsidR="001722C7">
        <w:rPr>
          <w:rFonts w:eastAsiaTheme="minorHAnsi"/>
          <w:lang w:eastAsia="en-US"/>
        </w:rPr>
        <w:t>three main purposes</w:t>
      </w:r>
      <w:r w:rsidRPr="002375A0">
        <w:rPr>
          <w:rFonts w:eastAsiaTheme="minorHAnsi"/>
          <w:lang w:eastAsia="en-US"/>
        </w:rPr>
        <w:t xml:space="preserve"> of the </w:t>
      </w:r>
      <w:r w:rsidR="001722C7">
        <w:rPr>
          <w:rFonts w:eastAsiaTheme="minorHAnsi"/>
          <w:lang w:eastAsia="en-US"/>
        </w:rPr>
        <w:t>Content Managers Advisory Group are:</w:t>
      </w:r>
    </w:p>
    <w:p w14:paraId="24A8098D" w14:textId="77777777" w:rsidR="001722C7" w:rsidRPr="00A42440" w:rsidRDefault="001722C7" w:rsidP="001722C7">
      <w:pPr>
        <w:pStyle w:val="ListParagraph"/>
        <w:numPr>
          <w:ilvl w:val="0"/>
          <w:numId w:val="23"/>
        </w:numPr>
        <w:jc w:val="both"/>
        <w:rPr>
          <w:rFonts w:ascii="Times" w:eastAsiaTheme="minorHAnsi" w:hAnsi="Times"/>
          <w:sz w:val="20"/>
          <w:szCs w:val="20"/>
          <w:lang w:eastAsia="en-US"/>
        </w:rPr>
      </w:pPr>
      <w:r>
        <w:t>A</w:t>
      </w:r>
      <w:r w:rsidRPr="00C67C82">
        <w:t xml:space="preserve">ssist </w:t>
      </w:r>
      <w:r>
        <w:t>SNOMED International</w:t>
      </w:r>
      <w:r w:rsidRPr="00C67C82">
        <w:t xml:space="preserve"> in setting priorities for its content development work</w:t>
      </w:r>
    </w:p>
    <w:p w14:paraId="5D832A68" w14:textId="77777777" w:rsidR="001722C7" w:rsidRPr="009846CB" w:rsidRDefault="001722C7" w:rsidP="001722C7">
      <w:pPr>
        <w:pStyle w:val="ListParagraph"/>
        <w:numPr>
          <w:ilvl w:val="0"/>
          <w:numId w:val="23"/>
        </w:numPr>
        <w:jc w:val="both"/>
        <w:rPr>
          <w:rFonts w:ascii="Times" w:eastAsiaTheme="minorHAnsi" w:hAnsi="Times"/>
          <w:sz w:val="20"/>
          <w:szCs w:val="20"/>
          <w:lang w:eastAsia="en-US"/>
        </w:rPr>
      </w:pPr>
      <w:r>
        <w:t>Provide national perspectives on SNOMED International’s ongoing content development work</w:t>
      </w:r>
      <w:r w:rsidRPr="00C67C82">
        <w:t>.</w:t>
      </w:r>
    </w:p>
    <w:p w14:paraId="0BFEBCDD" w14:textId="77777777" w:rsidR="001722C7" w:rsidRPr="00A42440" w:rsidRDefault="001722C7" w:rsidP="001722C7">
      <w:pPr>
        <w:pStyle w:val="ListParagraph"/>
        <w:numPr>
          <w:ilvl w:val="0"/>
          <w:numId w:val="23"/>
        </w:numPr>
        <w:jc w:val="both"/>
        <w:rPr>
          <w:rFonts w:ascii="Times" w:eastAsiaTheme="minorHAnsi" w:hAnsi="Times"/>
          <w:sz w:val="20"/>
          <w:szCs w:val="20"/>
          <w:lang w:eastAsia="en-US"/>
        </w:rPr>
      </w:pPr>
      <w:r>
        <w:t xml:space="preserve">Provide an avenue for National Content Extension Managers to collaborate on content focused topics relevant to national extensions and SNOMED International </w:t>
      </w:r>
    </w:p>
    <w:p w14:paraId="46A01F09" w14:textId="77777777" w:rsidR="002375A0" w:rsidRPr="002375A0" w:rsidRDefault="002375A0" w:rsidP="00285211">
      <w:pPr>
        <w:pStyle w:val="Heading1"/>
        <w:rPr>
          <w:rFonts w:ascii="Times" w:hAnsi="Times"/>
          <w:sz w:val="20"/>
          <w:szCs w:val="20"/>
          <w:lang w:eastAsia="en-US"/>
        </w:rPr>
      </w:pPr>
      <w:r w:rsidRPr="002375A0">
        <w:rPr>
          <w:lang w:eastAsia="en-US"/>
        </w:rPr>
        <w:t>Scope</w:t>
      </w:r>
    </w:p>
    <w:p w14:paraId="07D37151" w14:textId="77777777" w:rsidR="002375A0" w:rsidRPr="002375A0" w:rsidRDefault="002375A0" w:rsidP="00BF55BA">
      <w:pPr>
        <w:rPr>
          <w:rFonts w:ascii="Times" w:eastAsiaTheme="minorHAnsi" w:hAnsi="Times"/>
          <w:sz w:val="20"/>
          <w:szCs w:val="20"/>
          <w:lang w:eastAsia="en-US"/>
        </w:rPr>
      </w:pPr>
      <w:r w:rsidRPr="002375A0">
        <w:rPr>
          <w:rFonts w:eastAsiaTheme="minorHAnsi"/>
          <w:lang w:eastAsia="en-US"/>
        </w:rPr>
        <w:t xml:space="preserve">The </w:t>
      </w:r>
      <w:r w:rsidR="001722C7">
        <w:rPr>
          <w:rFonts w:eastAsiaTheme="minorHAnsi"/>
          <w:lang w:eastAsia="en-US"/>
        </w:rPr>
        <w:t>Content Managers Advisory Group</w:t>
      </w:r>
      <w:r w:rsidRPr="002375A0">
        <w:rPr>
          <w:rFonts w:eastAsiaTheme="minorHAnsi"/>
          <w:lang w:eastAsia="en-US"/>
        </w:rPr>
        <w:t xml:space="preserve"> supports the work plan of </w:t>
      </w:r>
      <w:r w:rsidR="001722C7">
        <w:rPr>
          <w:rFonts w:eastAsiaTheme="minorHAnsi"/>
          <w:lang w:eastAsia="en-US"/>
        </w:rPr>
        <w:t>SNOMED International</w:t>
      </w:r>
      <w:r w:rsidRPr="002375A0">
        <w:rPr>
          <w:rFonts w:eastAsiaTheme="minorHAnsi"/>
          <w:lang w:eastAsia="en-US"/>
        </w:rPr>
        <w:t xml:space="preserve">. Therefore its activities will reflect the current priorities and objectives identified in that plan. </w:t>
      </w:r>
    </w:p>
    <w:p w14:paraId="55AEEA1F" w14:textId="77777777" w:rsidR="002375A0" w:rsidRDefault="002375A0" w:rsidP="00BF55BA">
      <w:pPr>
        <w:rPr>
          <w:rFonts w:eastAsiaTheme="minorHAnsi"/>
          <w:lang w:eastAsia="en-US"/>
        </w:rPr>
      </w:pPr>
      <w:r w:rsidRPr="002375A0">
        <w:rPr>
          <w:rFonts w:eastAsiaTheme="minorHAnsi"/>
          <w:lang w:eastAsia="en-US"/>
        </w:rPr>
        <w:t xml:space="preserve">The scope of the </w:t>
      </w:r>
      <w:r w:rsidR="001722C7">
        <w:rPr>
          <w:rFonts w:eastAsiaTheme="minorHAnsi"/>
          <w:lang w:eastAsia="en-US"/>
        </w:rPr>
        <w:t>Content Managers Advisory Group</w:t>
      </w:r>
      <w:r w:rsidRPr="002375A0">
        <w:rPr>
          <w:rFonts w:eastAsiaTheme="minorHAnsi"/>
          <w:lang w:eastAsia="en-US"/>
        </w:rPr>
        <w:t xml:space="preserve"> includes:</w:t>
      </w:r>
    </w:p>
    <w:p w14:paraId="32587BDB" w14:textId="77777777" w:rsidR="001722C7" w:rsidRDefault="001722C7" w:rsidP="001722C7">
      <w:pPr>
        <w:pStyle w:val="ListParagraph"/>
        <w:numPr>
          <w:ilvl w:val="0"/>
          <w:numId w:val="14"/>
        </w:numPr>
        <w:spacing w:line="300" w:lineRule="atLeast"/>
        <w:jc w:val="both"/>
      </w:pPr>
      <w:r>
        <w:t>Provision of terminological and/or stakeholder input and feedback as requested on SNOMED CT content development projects and SNOMED CT derivative development projects.</w:t>
      </w:r>
    </w:p>
    <w:p w14:paraId="07945D2C" w14:textId="77777777" w:rsidR="001722C7" w:rsidRDefault="001722C7" w:rsidP="001722C7">
      <w:pPr>
        <w:pStyle w:val="ListParagraph"/>
        <w:numPr>
          <w:ilvl w:val="0"/>
          <w:numId w:val="14"/>
        </w:numPr>
        <w:spacing w:line="300" w:lineRule="atLeast"/>
        <w:jc w:val="both"/>
      </w:pPr>
      <w:r w:rsidRPr="00AA4D5E">
        <w:t xml:space="preserve">Provision of </w:t>
      </w:r>
      <w:r>
        <w:t xml:space="preserve">stakeholder </w:t>
      </w:r>
      <w:r w:rsidRPr="00AA4D5E">
        <w:t>input</w:t>
      </w:r>
      <w:r>
        <w:t xml:space="preserve"> and feedback</w:t>
      </w:r>
      <w:r w:rsidRPr="00AA4D5E">
        <w:t xml:space="preserve"> </w:t>
      </w:r>
      <w:r>
        <w:t>as requested on the impact of content decisions made by other Advisory Groups</w:t>
      </w:r>
    </w:p>
    <w:p w14:paraId="61C727F1" w14:textId="77777777" w:rsidR="001722C7" w:rsidRDefault="001722C7" w:rsidP="001722C7">
      <w:pPr>
        <w:pStyle w:val="ListParagraph"/>
        <w:numPr>
          <w:ilvl w:val="0"/>
          <w:numId w:val="14"/>
        </w:numPr>
        <w:spacing w:line="300" w:lineRule="atLeast"/>
        <w:jc w:val="both"/>
      </w:pPr>
      <w:r>
        <w:lastRenderedPageBreak/>
        <w:t xml:space="preserve">Development of material that supports national and international interests in content extension management </w:t>
      </w:r>
    </w:p>
    <w:p w14:paraId="305422EA" w14:textId="77777777" w:rsidR="001722C7" w:rsidRDefault="001722C7" w:rsidP="001722C7">
      <w:pPr>
        <w:pStyle w:val="ListParagraph"/>
        <w:numPr>
          <w:ilvl w:val="0"/>
          <w:numId w:val="14"/>
        </w:numPr>
        <w:spacing w:line="300" w:lineRule="atLeast"/>
        <w:jc w:val="both"/>
      </w:pPr>
      <w:r w:rsidRPr="004342C4">
        <w:rPr>
          <w:spacing w:val="3"/>
        </w:rPr>
        <w:t xml:space="preserve">Creation of task and finish subgroups to support progression of identified work items. </w:t>
      </w:r>
      <w:r>
        <w:t xml:space="preserve"> </w:t>
      </w:r>
    </w:p>
    <w:p w14:paraId="05D046A1" w14:textId="77777777" w:rsidR="001722C7" w:rsidRPr="002375A0" w:rsidRDefault="001722C7" w:rsidP="00BF55BA">
      <w:pPr>
        <w:rPr>
          <w:rFonts w:ascii="Times" w:eastAsiaTheme="minorHAnsi" w:hAnsi="Times"/>
          <w:sz w:val="20"/>
          <w:szCs w:val="20"/>
          <w:lang w:eastAsia="en-US"/>
        </w:rPr>
      </w:pPr>
    </w:p>
    <w:p w14:paraId="223238FA" w14:textId="77777777" w:rsidR="002375A0" w:rsidRPr="002375A0" w:rsidRDefault="002375A0" w:rsidP="00BF55BA">
      <w:pPr>
        <w:rPr>
          <w:rFonts w:ascii="Times" w:eastAsiaTheme="minorHAnsi" w:hAnsi="Times"/>
          <w:sz w:val="20"/>
          <w:szCs w:val="20"/>
          <w:lang w:eastAsia="en-US"/>
        </w:rPr>
      </w:pPr>
      <w:r w:rsidRPr="002375A0">
        <w:rPr>
          <w:rFonts w:eastAsiaTheme="minorHAnsi"/>
          <w:lang w:eastAsia="en-US"/>
        </w:rPr>
        <w:t>Not in scope</w:t>
      </w:r>
    </w:p>
    <w:p w14:paraId="7BC081EB" w14:textId="77777777" w:rsidR="001722C7" w:rsidRPr="00C67C82" w:rsidRDefault="001722C7" w:rsidP="001722C7">
      <w:pPr>
        <w:pStyle w:val="ListParagraph"/>
        <w:numPr>
          <w:ilvl w:val="0"/>
          <w:numId w:val="14"/>
        </w:numPr>
        <w:spacing w:line="300" w:lineRule="atLeast"/>
        <w:jc w:val="both"/>
      </w:pPr>
      <w:r w:rsidRPr="00C67C82">
        <w:t>SNOMED CT Editorial Policy</w:t>
      </w:r>
      <w:r>
        <w:t xml:space="preserve"> (included in the scope for the SNOMED CT Editorial Advisory Group)</w:t>
      </w:r>
    </w:p>
    <w:p w14:paraId="23450FEE" w14:textId="77777777" w:rsidR="001722C7" w:rsidRPr="000C2F1E" w:rsidRDefault="001722C7" w:rsidP="001722C7">
      <w:pPr>
        <w:pStyle w:val="ListParagraph"/>
        <w:numPr>
          <w:ilvl w:val="0"/>
          <w:numId w:val="14"/>
        </w:numPr>
        <w:spacing w:line="300" w:lineRule="atLeast"/>
        <w:jc w:val="both"/>
      </w:pPr>
      <w:r w:rsidRPr="00C67C82">
        <w:t>Tooling for SNOMED CT content development and release</w:t>
      </w:r>
      <w:r>
        <w:t xml:space="preserve"> (included in the scopes of the Tooling User and Terminology Release Advisory Groups).</w:t>
      </w:r>
    </w:p>
    <w:p w14:paraId="2B80E52B" w14:textId="77777777" w:rsidR="002375A0" w:rsidRPr="002375A0" w:rsidRDefault="002375A0" w:rsidP="00285211">
      <w:pPr>
        <w:pStyle w:val="Heading1"/>
        <w:rPr>
          <w:rFonts w:ascii="Times" w:hAnsi="Times"/>
          <w:sz w:val="20"/>
          <w:szCs w:val="20"/>
          <w:lang w:eastAsia="en-US"/>
        </w:rPr>
      </w:pPr>
      <w:r w:rsidRPr="002375A0">
        <w:rPr>
          <w:lang w:eastAsia="en-US"/>
        </w:rPr>
        <w:t>Membership</w:t>
      </w:r>
    </w:p>
    <w:p w14:paraId="0AE475F2" w14:textId="77777777" w:rsidR="001722C7" w:rsidRPr="00C67C82" w:rsidRDefault="001722C7" w:rsidP="001722C7">
      <w:pPr>
        <w:jc w:val="both"/>
      </w:pPr>
      <w:r w:rsidRPr="00C67C82">
        <w:t>The chair</w:t>
      </w:r>
      <w:r>
        <w:t>s</w:t>
      </w:r>
      <w:r w:rsidRPr="00C67C82">
        <w:t xml:space="preserve"> </w:t>
      </w:r>
      <w:r>
        <w:t xml:space="preserve">of the group will be </w:t>
      </w:r>
      <w:r w:rsidRPr="00C67C82">
        <w:t xml:space="preserve">the </w:t>
      </w:r>
      <w:r>
        <w:t>Head of Content and an appointed Senior Terminologist</w:t>
      </w:r>
      <w:r w:rsidRPr="00C67C82">
        <w:t xml:space="preserve">, and in </w:t>
      </w:r>
      <w:r>
        <w:t>their</w:t>
      </w:r>
      <w:r w:rsidRPr="00C67C82">
        <w:t xml:space="preserve"> absence </w:t>
      </w:r>
      <w:r>
        <w:t xml:space="preserve">either </w:t>
      </w:r>
      <w:r w:rsidRPr="00C67C82">
        <w:t xml:space="preserve">the </w:t>
      </w:r>
      <w:r>
        <w:t>Head of Terminology or the Principal Terminologist.</w:t>
      </w:r>
    </w:p>
    <w:p w14:paraId="798D77CA" w14:textId="77777777" w:rsidR="001722C7" w:rsidRPr="00C67C82" w:rsidRDefault="001722C7" w:rsidP="001722C7">
      <w:pPr>
        <w:jc w:val="both"/>
      </w:pPr>
      <w:r w:rsidRPr="00C67C82">
        <w:t xml:space="preserve">Group membership will be based on </w:t>
      </w:r>
      <w:r>
        <w:t>Member country appointments</w:t>
      </w:r>
      <w:r w:rsidRPr="00C67C82">
        <w:t xml:space="preserve">. </w:t>
      </w:r>
      <w:r>
        <w:t>The group member will be named, and their details included on the group’s Confluence space.</w:t>
      </w:r>
    </w:p>
    <w:p w14:paraId="43396709" w14:textId="77777777" w:rsidR="001722C7" w:rsidRPr="001B0E99" w:rsidRDefault="001722C7" w:rsidP="001722C7">
      <w:pPr>
        <w:pStyle w:val="Heading4"/>
        <w:rPr>
          <w:color w:val="auto"/>
        </w:rPr>
      </w:pPr>
      <w:r>
        <w:rPr>
          <w:color w:val="auto"/>
        </w:rPr>
        <w:t>SNOMED International</w:t>
      </w:r>
      <w:r w:rsidRPr="001B0E99">
        <w:rPr>
          <w:color w:val="auto"/>
        </w:rPr>
        <w:t xml:space="preserve"> Staff</w:t>
      </w:r>
    </w:p>
    <w:p w14:paraId="0C32986B" w14:textId="77777777" w:rsidR="001722C7" w:rsidRPr="00C67C82" w:rsidRDefault="001722C7" w:rsidP="001722C7">
      <w:pPr>
        <w:jc w:val="both"/>
      </w:pPr>
      <w:r>
        <w:t>Members of the SNOMED International content team will attend as observers as requested to provide updates on their projects and to receive feedback from Group members in relation to current and future content development work.</w:t>
      </w:r>
    </w:p>
    <w:p w14:paraId="0C0DF3AD" w14:textId="77777777" w:rsidR="002375A0" w:rsidRPr="002375A0" w:rsidRDefault="002375A0" w:rsidP="00285211">
      <w:pPr>
        <w:pStyle w:val="Heading1"/>
        <w:rPr>
          <w:rFonts w:ascii="Times" w:hAnsi="Times"/>
          <w:sz w:val="20"/>
          <w:szCs w:val="20"/>
          <w:lang w:eastAsia="en-US"/>
        </w:rPr>
      </w:pPr>
      <w:r w:rsidRPr="002375A0">
        <w:rPr>
          <w:lang w:eastAsia="en-US"/>
        </w:rPr>
        <w:t>Meeting Frequency</w:t>
      </w:r>
    </w:p>
    <w:p w14:paraId="0E49ED2C"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Face-to-face meetings will be held approximately two times a year</w:t>
      </w:r>
    </w:p>
    <w:p w14:paraId="451C62BD"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Monthly conference calls will be scheduled</w:t>
      </w:r>
      <w:r w:rsidR="001722C7">
        <w:rPr>
          <w:rFonts w:eastAsiaTheme="minorHAnsi"/>
          <w:lang w:eastAsia="en-US"/>
        </w:rPr>
        <w:t>.</w:t>
      </w:r>
      <w:r w:rsidRPr="00BF55BA">
        <w:rPr>
          <w:rFonts w:eastAsiaTheme="minorHAnsi"/>
          <w:lang w:eastAsia="en-US"/>
        </w:rPr>
        <w:t xml:space="preserve"> </w:t>
      </w:r>
    </w:p>
    <w:p w14:paraId="6D04B783" w14:textId="77777777" w:rsidR="002375A0" w:rsidRPr="00BF55BA" w:rsidRDefault="002375A0" w:rsidP="00BF55BA">
      <w:pPr>
        <w:pStyle w:val="ListParagraph"/>
        <w:numPr>
          <w:ilvl w:val="1"/>
          <w:numId w:val="19"/>
        </w:numPr>
        <w:rPr>
          <w:rFonts w:eastAsiaTheme="minorHAnsi"/>
          <w:lang w:eastAsia="en-US"/>
        </w:rPr>
      </w:pPr>
      <w:r w:rsidRPr="00BF55BA">
        <w:rPr>
          <w:rFonts w:eastAsiaTheme="minorHAnsi"/>
          <w:lang w:eastAsia="en-US"/>
        </w:rPr>
        <w:t>Timing of the calls will be determined based on the time zones of all the Group members</w:t>
      </w:r>
    </w:p>
    <w:p w14:paraId="69010809"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Meeting agenda w</w:t>
      </w:r>
      <w:r w:rsidR="001722C7">
        <w:rPr>
          <w:rFonts w:eastAsiaTheme="minorHAnsi"/>
          <w:lang w:eastAsia="en-US"/>
        </w:rPr>
        <w:t>ill be made available at least one week</w:t>
      </w:r>
      <w:r w:rsidRPr="00BF55BA">
        <w:rPr>
          <w:rFonts w:eastAsiaTheme="minorHAnsi"/>
          <w:lang w:eastAsia="en-US"/>
        </w:rPr>
        <w:t xml:space="preserve"> before the meeting</w:t>
      </w:r>
    </w:p>
    <w:p w14:paraId="679E2D64" w14:textId="77777777" w:rsidR="002375A0" w:rsidRPr="00BF55BA" w:rsidRDefault="002375A0" w:rsidP="00BF55BA">
      <w:pPr>
        <w:pStyle w:val="ListParagraph"/>
        <w:numPr>
          <w:ilvl w:val="0"/>
          <w:numId w:val="19"/>
        </w:numPr>
        <w:rPr>
          <w:rFonts w:eastAsiaTheme="minorHAnsi"/>
          <w:lang w:eastAsia="en-US"/>
        </w:rPr>
      </w:pPr>
      <w:r w:rsidRPr="00BF55BA">
        <w:rPr>
          <w:rFonts w:eastAsiaTheme="minorHAnsi"/>
          <w:lang w:eastAsia="en-US"/>
        </w:rPr>
        <w:t>Meeting m</w:t>
      </w:r>
      <w:r w:rsidR="001722C7">
        <w:rPr>
          <w:rFonts w:eastAsiaTheme="minorHAnsi"/>
          <w:lang w:eastAsia="en-US"/>
        </w:rPr>
        <w:t>inutes will be produced within one week</w:t>
      </w:r>
      <w:r w:rsidRPr="00BF55BA">
        <w:rPr>
          <w:rFonts w:eastAsiaTheme="minorHAnsi"/>
          <w:lang w:eastAsia="en-US"/>
        </w:rPr>
        <w:t xml:space="preserve"> after the meeting</w:t>
      </w:r>
    </w:p>
    <w:p w14:paraId="3A40334A" w14:textId="77777777" w:rsidR="002375A0" w:rsidRPr="002375A0" w:rsidRDefault="002375A0" w:rsidP="00285211">
      <w:pPr>
        <w:pStyle w:val="Heading1"/>
        <w:rPr>
          <w:rFonts w:ascii="Times" w:hAnsi="Times"/>
          <w:sz w:val="20"/>
          <w:szCs w:val="20"/>
          <w:lang w:eastAsia="en-US"/>
        </w:rPr>
      </w:pPr>
      <w:r w:rsidRPr="002375A0">
        <w:rPr>
          <w:lang w:eastAsia="en-US"/>
        </w:rPr>
        <w:t>Time Commitment</w:t>
      </w:r>
    </w:p>
    <w:p w14:paraId="4BFC6F2E" w14:textId="77777777" w:rsidR="001722C7" w:rsidRPr="002375A0" w:rsidRDefault="001722C7" w:rsidP="001722C7">
      <w:pPr>
        <w:spacing w:after="0" w:line="240" w:lineRule="auto"/>
        <w:jc w:val="both"/>
        <w:rPr>
          <w:rFonts w:ascii="Times" w:eastAsiaTheme="minorHAnsi" w:hAnsi="Times"/>
          <w:sz w:val="20"/>
          <w:szCs w:val="20"/>
          <w:lang w:eastAsia="en-US"/>
        </w:rPr>
      </w:pPr>
      <w:r>
        <w:t xml:space="preserve">Each member of the Content Managers Advisory Group is expected to spend at least six hours each month on activities related to the Group, excluding involvement in task and finish sub groups. </w:t>
      </w:r>
    </w:p>
    <w:p w14:paraId="2E4214A0" w14:textId="77777777" w:rsidR="002375A0" w:rsidRPr="002375A0" w:rsidRDefault="002375A0" w:rsidP="00285211">
      <w:pPr>
        <w:pStyle w:val="Heading1"/>
        <w:rPr>
          <w:rFonts w:ascii="Times" w:hAnsi="Times"/>
          <w:sz w:val="20"/>
          <w:szCs w:val="20"/>
          <w:lang w:eastAsia="en-US"/>
        </w:rPr>
      </w:pPr>
      <w:r w:rsidRPr="002375A0">
        <w:rPr>
          <w:lang w:eastAsia="en-US"/>
        </w:rPr>
        <w:lastRenderedPageBreak/>
        <w:t>Responsibilities</w:t>
      </w:r>
    </w:p>
    <w:p w14:paraId="381DFA98" w14:textId="77777777" w:rsidR="001722C7" w:rsidRPr="007D5561" w:rsidRDefault="001722C7" w:rsidP="001722C7">
      <w:pPr>
        <w:pStyle w:val="ListParagraph"/>
        <w:numPr>
          <w:ilvl w:val="0"/>
          <w:numId w:val="16"/>
        </w:numPr>
        <w:spacing w:line="300" w:lineRule="atLeast"/>
        <w:jc w:val="both"/>
        <w:rPr>
          <w:b/>
        </w:rPr>
      </w:pPr>
      <w:r>
        <w:t>Development of</w:t>
      </w:r>
      <w:r w:rsidRPr="00C67C82">
        <w:t xml:space="preserve"> contacts with Member countries who are not represented on the Group</w:t>
      </w:r>
      <w:r>
        <w:t xml:space="preserve"> to ensure that their priorities are reflected in Group discussions.</w:t>
      </w:r>
    </w:p>
    <w:p w14:paraId="71236318" w14:textId="77777777" w:rsidR="001722C7" w:rsidRPr="00064DAC" w:rsidRDefault="001722C7" w:rsidP="001722C7">
      <w:pPr>
        <w:pStyle w:val="ListParagraph"/>
        <w:numPr>
          <w:ilvl w:val="0"/>
          <w:numId w:val="16"/>
        </w:numPr>
        <w:spacing w:line="300" w:lineRule="atLeast"/>
        <w:jc w:val="both"/>
        <w:rPr>
          <w:b/>
        </w:rPr>
      </w:pPr>
      <w:r>
        <w:t xml:space="preserve">Content Managers Advisory Group members who are also members of the Member Forum: </w:t>
      </w:r>
    </w:p>
    <w:p w14:paraId="759D93AA" w14:textId="77777777" w:rsidR="001722C7" w:rsidRPr="00064DAC" w:rsidRDefault="001722C7" w:rsidP="001722C7">
      <w:pPr>
        <w:pStyle w:val="ListParagraph"/>
        <w:numPr>
          <w:ilvl w:val="1"/>
          <w:numId w:val="16"/>
        </w:numPr>
        <w:spacing w:line="300" w:lineRule="atLeast"/>
        <w:jc w:val="both"/>
        <w:rPr>
          <w:b/>
        </w:rPr>
      </w:pPr>
      <w:r>
        <w:t>Provision of updates to and feedback from the Member Forum on Content focused work items.</w:t>
      </w:r>
    </w:p>
    <w:p w14:paraId="3936DC04" w14:textId="77777777" w:rsidR="001722C7" w:rsidRPr="00064DAC" w:rsidRDefault="001722C7" w:rsidP="001722C7">
      <w:pPr>
        <w:pStyle w:val="ListParagraph"/>
        <w:numPr>
          <w:ilvl w:val="0"/>
          <w:numId w:val="16"/>
        </w:numPr>
        <w:spacing w:line="300" w:lineRule="atLeast"/>
        <w:jc w:val="both"/>
        <w:rPr>
          <w:b/>
        </w:rPr>
      </w:pPr>
      <w:r>
        <w:t>Content Managers Advisory Group members who are not members of the Member Forum:</w:t>
      </w:r>
    </w:p>
    <w:p w14:paraId="08A357A7" w14:textId="77777777" w:rsidR="001722C7" w:rsidRPr="00855AEA" w:rsidRDefault="001722C7" w:rsidP="001722C7">
      <w:pPr>
        <w:pStyle w:val="ListParagraph"/>
        <w:numPr>
          <w:ilvl w:val="1"/>
          <w:numId w:val="16"/>
        </w:numPr>
        <w:spacing w:line="300" w:lineRule="atLeast"/>
        <w:jc w:val="both"/>
        <w:rPr>
          <w:b/>
        </w:rPr>
      </w:pPr>
      <w:r>
        <w:t>Provision of updates to their respective Member Forum representative(s) on Group work items and content development activities being undertaken by Group members.</w:t>
      </w:r>
    </w:p>
    <w:p w14:paraId="7D665F1B" w14:textId="77777777" w:rsidR="001722C7" w:rsidRPr="001722C7" w:rsidRDefault="001722C7" w:rsidP="001722C7">
      <w:pPr>
        <w:pStyle w:val="ListParagraph"/>
        <w:numPr>
          <w:ilvl w:val="0"/>
          <w:numId w:val="16"/>
        </w:numPr>
        <w:spacing w:line="300" w:lineRule="atLeast"/>
        <w:jc w:val="both"/>
        <w:rPr>
          <w:b/>
        </w:rPr>
      </w:pPr>
      <w:r>
        <w:t>Provision of input and feedback on group work items and identified content development activities.</w:t>
      </w:r>
    </w:p>
    <w:p w14:paraId="5B5B8CE9" w14:textId="77777777" w:rsidR="001722C7" w:rsidRPr="00EE0203" w:rsidRDefault="001722C7" w:rsidP="001722C7">
      <w:pPr>
        <w:numPr>
          <w:ilvl w:val="0"/>
          <w:numId w:val="16"/>
        </w:numPr>
        <w:spacing w:after="0"/>
        <w:jc w:val="both"/>
        <w:textAlignment w:val="baseline"/>
      </w:pPr>
      <w:r w:rsidRPr="008E6133">
        <w:t xml:space="preserve">Regular </w:t>
      </w:r>
      <w:r>
        <w:t xml:space="preserve">attendance at group </w:t>
      </w:r>
      <w:r w:rsidRPr="008E6133">
        <w:t>meeting</w:t>
      </w:r>
      <w:r>
        <w:t xml:space="preserve">s. </w:t>
      </w:r>
    </w:p>
    <w:p w14:paraId="6239BB75" w14:textId="77777777" w:rsidR="001722C7" w:rsidRPr="00C67C82" w:rsidRDefault="001722C7" w:rsidP="001722C7">
      <w:pPr>
        <w:pStyle w:val="ListParagraph"/>
        <w:spacing w:line="300" w:lineRule="atLeast"/>
        <w:ind w:left="720"/>
        <w:jc w:val="both"/>
        <w:rPr>
          <w:b/>
        </w:rPr>
      </w:pPr>
    </w:p>
    <w:p w14:paraId="5BD95829" w14:textId="77777777" w:rsidR="002375A0" w:rsidRPr="002375A0" w:rsidRDefault="002375A0" w:rsidP="00285211">
      <w:pPr>
        <w:pStyle w:val="Heading1"/>
        <w:rPr>
          <w:rFonts w:ascii="Times" w:hAnsi="Times"/>
          <w:sz w:val="20"/>
          <w:szCs w:val="20"/>
          <w:lang w:eastAsia="en-US"/>
        </w:rPr>
      </w:pPr>
      <w:r w:rsidRPr="002375A0">
        <w:rPr>
          <w:lang w:eastAsia="en-US"/>
        </w:rPr>
        <w:t>Critical Success Factors</w:t>
      </w:r>
    </w:p>
    <w:p w14:paraId="3C1802DF" w14:textId="77777777" w:rsidR="008F127D" w:rsidRPr="00C67C82" w:rsidRDefault="008F127D" w:rsidP="008F127D">
      <w:pPr>
        <w:jc w:val="both"/>
      </w:pPr>
      <w:r w:rsidRPr="00C67C82">
        <w:t>The success of the Content Managers Advisory Group will be measured annually against the following criteria:</w:t>
      </w:r>
    </w:p>
    <w:p w14:paraId="00330706" w14:textId="77777777" w:rsidR="008F127D" w:rsidRDefault="008F127D" w:rsidP="008F127D">
      <w:pPr>
        <w:pStyle w:val="ListParagraph"/>
        <w:numPr>
          <w:ilvl w:val="0"/>
          <w:numId w:val="17"/>
        </w:numPr>
        <w:spacing w:before="120"/>
        <w:ind w:left="714" w:hanging="357"/>
        <w:jc w:val="both"/>
      </w:pPr>
      <w:r>
        <w:t xml:space="preserve">Creation of a documented work plan for the group that is reviewed and updated yearly. </w:t>
      </w:r>
    </w:p>
    <w:p w14:paraId="40A114C5" w14:textId="77777777" w:rsidR="008F127D" w:rsidRPr="00855AEA" w:rsidRDefault="008F127D" w:rsidP="008F127D">
      <w:pPr>
        <w:numPr>
          <w:ilvl w:val="0"/>
          <w:numId w:val="17"/>
        </w:numPr>
        <w:spacing w:before="120" w:after="0" w:line="240" w:lineRule="auto"/>
        <w:ind w:left="714" w:hanging="357"/>
        <w:jc w:val="both"/>
        <w:textAlignment w:val="baseline"/>
        <w:rPr>
          <w:rFonts w:eastAsiaTheme="minorHAnsi" w:cs="Arial"/>
          <w:color w:val="000000"/>
          <w:szCs w:val="22"/>
          <w:lang w:eastAsia="en-US"/>
        </w:rPr>
      </w:pPr>
      <w:r w:rsidRPr="00855AEA">
        <w:rPr>
          <w:rFonts w:eastAsiaTheme="minorHAnsi" w:cs="Arial"/>
          <w:color w:val="000000"/>
          <w:szCs w:val="22"/>
          <w:lang w:eastAsia="en-US"/>
        </w:rPr>
        <w:t xml:space="preserve">Evidence of the provision of </w:t>
      </w:r>
      <w:r>
        <w:rPr>
          <w:rFonts w:eastAsiaTheme="minorHAnsi" w:cs="Arial"/>
          <w:color w:val="000000"/>
          <w:szCs w:val="22"/>
          <w:lang w:eastAsia="en-US"/>
        </w:rPr>
        <w:t>timely input and</w:t>
      </w:r>
      <w:r w:rsidRPr="00855AEA">
        <w:rPr>
          <w:rFonts w:eastAsiaTheme="minorHAnsi" w:cs="Arial"/>
          <w:color w:val="000000"/>
          <w:szCs w:val="22"/>
          <w:lang w:eastAsia="en-US"/>
        </w:rPr>
        <w:t xml:space="preserve"> feedback on identified </w:t>
      </w:r>
      <w:r>
        <w:rPr>
          <w:rFonts w:eastAsiaTheme="minorHAnsi" w:cs="Arial"/>
          <w:color w:val="000000"/>
          <w:szCs w:val="22"/>
          <w:lang w:eastAsia="en-US"/>
        </w:rPr>
        <w:t xml:space="preserve">work items, </w:t>
      </w:r>
      <w:r w:rsidRPr="00855AEA">
        <w:rPr>
          <w:rFonts w:eastAsiaTheme="minorHAnsi" w:cs="Arial"/>
          <w:color w:val="000000"/>
          <w:szCs w:val="22"/>
          <w:lang w:eastAsia="en-US"/>
        </w:rPr>
        <w:t>content development projects and activities.</w:t>
      </w:r>
    </w:p>
    <w:p w14:paraId="7EA6AE1E" w14:textId="77777777" w:rsidR="008F127D" w:rsidRPr="00855AEA" w:rsidRDefault="008F127D" w:rsidP="008F127D">
      <w:pPr>
        <w:numPr>
          <w:ilvl w:val="0"/>
          <w:numId w:val="17"/>
        </w:numPr>
        <w:spacing w:before="120" w:after="0" w:line="240" w:lineRule="auto"/>
        <w:ind w:left="714" w:hanging="357"/>
        <w:jc w:val="both"/>
        <w:textAlignment w:val="baseline"/>
        <w:rPr>
          <w:rFonts w:eastAsiaTheme="minorHAnsi" w:cs="Arial"/>
          <w:color w:val="000000"/>
          <w:szCs w:val="22"/>
          <w:lang w:eastAsia="en-US"/>
        </w:rPr>
      </w:pPr>
      <w:r>
        <w:rPr>
          <w:szCs w:val="22"/>
        </w:rPr>
        <w:t xml:space="preserve">Evidence of the progression of work by subgroups. </w:t>
      </w:r>
    </w:p>
    <w:p w14:paraId="5B72BA58" w14:textId="77777777" w:rsidR="004D6106" w:rsidRPr="00285211" w:rsidRDefault="004D6106" w:rsidP="00285211">
      <w:pPr>
        <w:rPr>
          <w:b/>
        </w:rPr>
      </w:pPr>
    </w:p>
    <w:sectPr w:rsidR="004D6106" w:rsidRPr="00285211" w:rsidSect="00966928">
      <w:headerReference w:type="default" r:id="rId7"/>
      <w:footerReference w:type="default" r:id="rId8"/>
      <w:headerReference w:type="first" r:id="rId9"/>
      <w:footerReference w:type="first" r:id="rId10"/>
      <w:pgSz w:w="11906" w:h="16838"/>
      <w:pgMar w:top="1667" w:right="1134" w:bottom="1701" w:left="1134"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79F00" w14:textId="77777777" w:rsidR="005E6216" w:rsidRDefault="005E6216" w:rsidP="00670E3C">
      <w:pPr>
        <w:spacing w:after="0" w:line="240" w:lineRule="auto"/>
      </w:pPr>
      <w:r>
        <w:separator/>
      </w:r>
    </w:p>
  </w:endnote>
  <w:endnote w:type="continuationSeparator" w:id="0">
    <w:p w14:paraId="65B0AF83" w14:textId="77777777" w:rsidR="005E6216" w:rsidRDefault="005E6216" w:rsidP="0067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Bold">
    <w:altName w:val="Trebuchet MS"/>
    <w:panose1 w:val="020B0604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E3199" w14:textId="77777777" w:rsidR="001722C7" w:rsidRDefault="001722C7">
    <w:pPr>
      <w:pStyle w:val="Footer"/>
    </w:pPr>
    <w:r>
      <w:tab/>
    </w:r>
    <w:r>
      <w:tab/>
      <w:t xml:space="preserve">Page </w:t>
    </w:r>
    <w:r>
      <w:fldChar w:fldCharType="begin"/>
    </w:r>
    <w:r>
      <w:instrText xml:space="preserve"> PAGE   \* MERGEFORMAT </w:instrText>
    </w:r>
    <w:r>
      <w:fldChar w:fldCharType="separate"/>
    </w:r>
    <w:r w:rsidR="00836DF3">
      <w:rPr>
        <w:noProof/>
      </w:rPr>
      <w:t>2</w:t>
    </w:r>
    <w:r>
      <w:rPr>
        <w:noProof/>
      </w:rPr>
      <w:fldChar w:fldCharType="end"/>
    </w:r>
    <w:r>
      <w:t xml:space="preserve"> of </w:t>
    </w:r>
    <w:fldSimple w:instr=" NUMPAGES   \* MERGEFORMAT ">
      <w:r w:rsidR="00836DF3">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0A868" w14:textId="77777777" w:rsidR="001722C7" w:rsidRDefault="001722C7">
    <w:pPr>
      <w:pStyle w:val="Footer"/>
    </w:pPr>
    <w:r>
      <w:tab/>
    </w:r>
    <w:r>
      <w:tab/>
      <w:t xml:space="preserve">Page </w:t>
    </w:r>
    <w:r>
      <w:fldChar w:fldCharType="begin"/>
    </w:r>
    <w:r>
      <w:instrText xml:space="preserve"> PAGE   \* MERGEFORMAT </w:instrText>
    </w:r>
    <w:r>
      <w:fldChar w:fldCharType="separate"/>
    </w:r>
    <w:r w:rsidR="00836DF3">
      <w:rPr>
        <w:noProof/>
      </w:rPr>
      <w:t>1</w:t>
    </w:r>
    <w:r>
      <w:rPr>
        <w:noProof/>
      </w:rPr>
      <w:fldChar w:fldCharType="end"/>
    </w:r>
    <w:r>
      <w:t xml:space="preserve"> of </w:t>
    </w:r>
    <w:fldSimple w:instr=" NUMPAGES   \* MERGEFORMAT ">
      <w:r w:rsidR="00836DF3">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C83A3" w14:textId="77777777" w:rsidR="005E6216" w:rsidRDefault="005E6216" w:rsidP="00670E3C">
      <w:pPr>
        <w:spacing w:after="0" w:line="240" w:lineRule="auto"/>
      </w:pPr>
      <w:r>
        <w:separator/>
      </w:r>
    </w:p>
  </w:footnote>
  <w:footnote w:type="continuationSeparator" w:id="0">
    <w:p w14:paraId="7B52CFDE" w14:textId="77777777" w:rsidR="005E6216" w:rsidRDefault="005E6216" w:rsidP="00670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D0199" w14:textId="77777777" w:rsidR="001722C7" w:rsidRPr="00096A2B" w:rsidRDefault="001722C7" w:rsidP="005B5D02">
    <w:pPr>
      <w:pStyle w:val="Header"/>
      <w:ind w:right="130"/>
    </w:pPr>
    <w:r>
      <w:rPr>
        <w:noProof/>
        <w:sz w:val="18"/>
        <w:szCs w:val="18"/>
        <w:lang w:val="en-GB" w:eastAsia="en-GB"/>
      </w:rPr>
      <w:drawing>
        <wp:anchor distT="0" distB="0" distL="114300" distR="114300" simplePos="0" relativeHeight="251663872" behindDoc="0" locked="0" layoutInCell="1" allowOverlap="1" wp14:anchorId="7C2938B9" wp14:editId="54720A97">
          <wp:simplePos x="0" y="0"/>
          <wp:positionH relativeFrom="margin">
            <wp:posOffset>5588000</wp:posOffset>
          </wp:positionH>
          <wp:positionV relativeFrom="margin">
            <wp:posOffset>-892810</wp:posOffset>
          </wp:positionV>
          <wp:extent cx="559435" cy="559435"/>
          <wp:effectExtent l="0" t="0" r="0" b="0"/>
          <wp:wrapSquare wrapText="bothSides"/>
          <wp:docPr id="3" name="Picture 3"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435" cy="559435"/>
                  </a:xfrm>
                  <a:prstGeom prst="rect">
                    <a:avLst/>
                  </a:prstGeom>
                  <a:noFill/>
                  <a:ln>
                    <a:noFill/>
                  </a:ln>
                </pic:spPr>
              </pic:pic>
            </a:graphicData>
          </a:graphic>
        </wp:anchor>
      </w:drawing>
    </w:r>
    <w:r>
      <w:rPr>
        <w:lang w:val="en-GB"/>
      </w:rPr>
      <w:t xml:space="preserve">Terms of Reference for </w:t>
    </w:r>
    <w:r w:rsidR="008F127D">
      <w:rPr>
        <w:lang w:val="en-GB"/>
      </w:rPr>
      <w:t>Content Managers Advisory Group</w:t>
    </w:r>
  </w:p>
  <w:p w14:paraId="39F32326" w14:textId="5CA1E41E" w:rsidR="001722C7" w:rsidRPr="008150BB" w:rsidRDefault="001722C7" w:rsidP="005B5D02">
    <w:pPr>
      <w:pStyle w:val="Header"/>
      <w:ind w:right="130"/>
      <w:rPr>
        <w:noProof/>
        <w:sz w:val="18"/>
        <w:szCs w:val="18"/>
      </w:rPr>
    </w:pPr>
    <w:r w:rsidRPr="008150BB">
      <w:rPr>
        <w:noProof/>
        <w:sz w:val="18"/>
        <w:szCs w:val="18"/>
      </w:rPr>
      <w:t xml:space="preserve">Version </w:t>
    </w:r>
    <w:r w:rsidR="008F127D">
      <w:rPr>
        <w:noProof/>
        <w:sz w:val="18"/>
        <w:szCs w:val="18"/>
        <w:lang w:val="en-GB"/>
      </w:rPr>
      <w:t>2.</w:t>
    </w:r>
    <w:r w:rsidR="00836DF3">
      <w:rPr>
        <w:noProof/>
        <w:sz w:val="18"/>
        <w:szCs w:val="18"/>
        <w:lang w:val="en-GB"/>
      </w:rPr>
      <w:t>3</w:t>
    </w:r>
  </w:p>
  <w:p w14:paraId="3F98371B" w14:textId="77777777" w:rsidR="001722C7" w:rsidRPr="00F9063A" w:rsidRDefault="001722C7" w:rsidP="005B5D02">
    <w:pPr>
      <w:pStyle w:val="Header"/>
      <w:ind w:right="130"/>
      <w:jc w:val="right"/>
    </w:pPr>
  </w:p>
  <w:p w14:paraId="4D86D987" w14:textId="77777777" w:rsidR="001722C7" w:rsidRPr="0067030E" w:rsidRDefault="001722C7" w:rsidP="005B5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4942B" w14:textId="77777777" w:rsidR="001722C7" w:rsidRDefault="001722C7" w:rsidP="002D0636">
    <w:pPr>
      <w:pStyle w:val="Header"/>
      <w:jc w:val="right"/>
      <w:rPr>
        <w:noProof/>
      </w:rPr>
    </w:pPr>
  </w:p>
  <w:p w14:paraId="29150293" w14:textId="77777777" w:rsidR="001722C7" w:rsidRDefault="001722C7" w:rsidP="002D0636">
    <w:pPr>
      <w:pStyle w:val="Header"/>
      <w:jc w:val="right"/>
      <w:rPr>
        <w:noProof/>
      </w:rPr>
    </w:pPr>
  </w:p>
  <w:p w14:paraId="261089C9" w14:textId="77777777" w:rsidR="001722C7" w:rsidRDefault="001722C7" w:rsidP="00966928">
    <w:pPr>
      <w:pStyle w:val="Header"/>
    </w:pPr>
  </w:p>
  <w:p w14:paraId="6382A954" w14:textId="77777777" w:rsidR="001722C7" w:rsidRDefault="001722C7" w:rsidP="00966928">
    <w:pPr>
      <w:pStyle w:val="Header"/>
    </w:pPr>
  </w:p>
  <w:p w14:paraId="26A6D608" w14:textId="77777777" w:rsidR="001722C7" w:rsidRDefault="001722C7" w:rsidP="00966928">
    <w:pPr>
      <w:pStyle w:val="Header"/>
    </w:pPr>
  </w:p>
  <w:p w14:paraId="696DB490" w14:textId="77777777" w:rsidR="001722C7" w:rsidRDefault="001722C7" w:rsidP="00966928">
    <w:pPr>
      <w:pStyle w:val="Header"/>
    </w:pPr>
  </w:p>
  <w:p w14:paraId="30B4F957" w14:textId="77777777" w:rsidR="001722C7" w:rsidRDefault="001722C7" w:rsidP="00966928">
    <w:pPr>
      <w:pStyle w:val="Header"/>
    </w:pPr>
  </w:p>
  <w:p w14:paraId="29CE5034" w14:textId="77777777" w:rsidR="001722C7" w:rsidRDefault="001722C7" w:rsidP="00966928">
    <w:pPr>
      <w:pStyle w:val="Header"/>
    </w:pPr>
    <w:r>
      <w:rPr>
        <w:noProof/>
        <w:lang w:val="en-GB" w:eastAsia="en-GB"/>
      </w:rPr>
      <w:drawing>
        <wp:anchor distT="0" distB="0" distL="114300" distR="114300" simplePos="0" relativeHeight="251661824" behindDoc="1" locked="0" layoutInCell="1" allowOverlap="1" wp14:anchorId="360D2696" wp14:editId="318E1944">
          <wp:simplePos x="0" y="0"/>
          <wp:positionH relativeFrom="margin">
            <wp:posOffset>5308600</wp:posOffset>
          </wp:positionH>
          <wp:positionV relativeFrom="margin">
            <wp:posOffset>-1257300</wp:posOffset>
          </wp:positionV>
          <wp:extent cx="1188085" cy="1188085"/>
          <wp:effectExtent l="0" t="0" r="5715" b="5715"/>
          <wp:wrapNone/>
          <wp:docPr id="5" name="Picture 5"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085" cy="11880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40A61"/>
    <w:multiLevelType w:val="hybridMultilevel"/>
    <w:tmpl w:val="3154EEE6"/>
    <w:lvl w:ilvl="0" w:tplc="6D7829A0">
      <w:start w:val="1"/>
      <w:numFmt w:val="decimal"/>
      <w:lvlText w:val="%1."/>
      <w:lvlJc w:val="left"/>
      <w:pPr>
        <w:ind w:left="720" w:hanging="360"/>
      </w:pPr>
      <w:rPr>
        <w:rFonts w:ascii="Trebuchet MS" w:hAnsi="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31B1F"/>
    <w:multiLevelType w:val="hybridMultilevel"/>
    <w:tmpl w:val="4C92D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7343CE"/>
    <w:multiLevelType w:val="hybridMultilevel"/>
    <w:tmpl w:val="01FA4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6E4F56"/>
    <w:multiLevelType w:val="hybridMultilevel"/>
    <w:tmpl w:val="9EF0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35E05"/>
    <w:multiLevelType w:val="hybridMultilevel"/>
    <w:tmpl w:val="1A7E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41C1990"/>
    <w:multiLevelType w:val="hybridMultilevel"/>
    <w:tmpl w:val="CFAE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2E6080"/>
    <w:multiLevelType w:val="multilevel"/>
    <w:tmpl w:val="B9403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85344B"/>
    <w:multiLevelType w:val="hybridMultilevel"/>
    <w:tmpl w:val="A094E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2"/>
  </w:num>
  <w:num w:numId="3">
    <w:abstractNumId w:val="0"/>
  </w:num>
  <w:num w:numId="4">
    <w:abstractNumId w:val="7"/>
  </w:num>
  <w:num w:numId="5">
    <w:abstractNumId w:val="15"/>
  </w:num>
  <w:num w:numId="6">
    <w:abstractNumId w:val="3"/>
  </w:num>
  <w:num w:numId="7">
    <w:abstractNumId w:val="21"/>
  </w:num>
  <w:num w:numId="8">
    <w:abstractNumId w:val="23"/>
  </w:num>
  <w:num w:numId="9">
    <w:abstractNumId w:val="19"/>
  </w:num>
  <w:num w:numId="10">
    <w:abstractNumId w:val="18"/>
  </w:num>
  <w:num w:numId="11">
    <w:abstractNumId w:val="20"/>
  </w:num>
  <w:num w:numId="12">
    <w:abstractNumId w:val="10"/>
  </w:num>
  <w:num w:numId="13">
    <w:abstractNumId w:val="1"/>
  </w:num>
  <w:num w:numId="14">
    <w:abstractNumId w:val="9"/>
  </w:num>
  <w:num w:numId="15">
    <w:abstractNumId w:val="13"/>
  </w:num>
  <w:num w:numId="16">
    <w:abstractNumId w:val="2"/>
  </w:num>
  <w:num w:numId="17">
    <w:abstractNumId w:val="4"/>
  </w:num>
  <w:num w:numId="18">
    <w:abstractNumId w:val="11"/>
  </w:num>
  <w:num w:numId="19">
    <w:abstractNumId w:val="8"/>
  </w:num>
  <w:num w:numId="20">
    <w:abstractNumId w:val="12"/>
  </w:num>
  <w:num w:numId="21">
    <w:abstractNumId w:val="16"/>
  </w:num>
  <w:num w:numId="22">
    <w:abstractNumId w:val="6"/>
  </w:num>
  <w:num w:numId="23">
    <w:abstractNumId w:val="5"/>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96"/>
    <w:rsid w:val="00037DC0"/>
    <w:rsid w:val="000534EF"/>
    <w:rsid w:val="00071449"/>
    <w:rsid w:val="00093403"/>
    <w:rsid w:val="000964C7"/>
    <w:rsid w:val="000F6F41"/>
    <w:rsid w:val="000F76EB"/>
    <w:rsid w:val="001078D7"/>
    <w:rsid w:val="00133127"/>
    <w:rsid w:val="00137D04"/>
    <w:rsid w:val="00155296"/>
    <w:rsid w:val="001632AE"/>
    <w:rsid w:val="001722C7"/>
    <w:rsid w:val="001A213C"/>
    <w:rsid w:val="001C122B"/>
    <w:rsid w:val="001D636F"/>
    <w:rsid w:val="00231226"/>
    <w:rsid w:val="002375A0"/>
    <w:rsid w:val="00271C0C"/>
    <w:rsid w:val="00285211"/>
    <w:rsid w:val="002B06F7"/>
    <w:rsid w:val="002B471B"/>
    <w:rsid w:val="002D0636"/>
    <w:rsid w:val="00331800"/>
    <w:rsid w:val="00336CF7"/>
    <w:rsid w:val="003517BE"/>
    <w:rsid w:val="003A3229"/>
    <w:rsid w:val="003A7B18"/>
    <w:rsid w:val="003F2A99"/>
    <w:rsid w:val="00457BCC"/>
    <w:rsid w:val="00460C71"/>
    <w:rsid w:val="004D50A5"/>
    <w:rsid w:val="004D6106"/>
    <w:rsid w:val="004E3CC6"/>
    <w:rsid w:val="00506594"/>
    <w:rsid w:val="00515074"/>
    <w:rsid w:val="0054520D"/>
    <w:rsid w:val="00587FC8"/>
    <w:rsid w:val="005B5D02"/>
    <w:rsid w:val="005C7E83"/>
    <w:rsid w:val="005E1DB2"/>
    <w:rsid w:val="005E2DE9"/>
    <w:rsid w:val="005E6216"/>
    <w:rsid w:val="0061793F"/>
    <w:rsid w:val="00635BCB"/>
    <w:rsid w:val="00670E3C"/>
    <w:rsid w:val="0068348D"/>
    <w:rsid w:val="006C2F06"/>
    <w:rsid w:val="006F2460"/>
    <w:rsid w:val="00736BFD"/>
    <w:rsid w:val="0076786D"/>
    <w:rsid w:val="007A61DD"/>
    <w:rsid w:val="007D5561"/>
    <w:rsid w:val="007F14B7"/>
    <w:rsid w:val="00833F35"/>
    <w:rsid w:val="00836DF3"/>
    <w:rsid w:val="00884A47"/>
    <w:rsid w:val="0089551E"/>
    <w:rsid w:val="008D1B47"/>
    <w:rsid w:val="008E73CE"/>
    <w:rsid w:val="008F127D"/>
    <w:rsid w:val="008F5060"/>
    <w:rsid w:val="00917A7C"/>
    <w:rsid w:val="009254F0"/>
    <w:rsid w:val="00946A38"/>
    <w:rsid w:val="0096452F"/>
    <w:rsid w:val="00966928"/>
    <w:rsid w:val="009719CE"/>
    <w:rsid w:val="009823E6"/>
    <w:rsid w:val="009F69E0"/>
    <w:rsid w:val="009F7414"/>
    <w:rsid w:val="00A03798"/>
    <w:rsid w:val="00A1752D"/>
    <w:rsid w:val="00A83B48"/>
    <w:rsid w:val="00A84870"/>
    <w:rsid w:val="00B05F34"/>
    <w:rsid w:val="00B521E8"/>
    <w:rsid w:val="00B653C5"/>
    <w:rsid w:val="00BB4CFD"/>
    <w:rsid w:val="00BE2DF8"/>
    <w:rsid w:val="00BE5F92"/>
    <w:rsid w:val="00BF55BA"/>
    <w:rsid w:val="00C26DED"/>
    <w:rsid w:val="00C60616"/>
    <w:rsid w:val="00C67A09"/>
    <w:rsid w:val="00C67C82"/>
    <w:rsid w:val="00C71E2B"/>
    <w:rsid w:val="00C76818"/>
    <w:rsid w:val="00CB0A8E"/>
    <w:rsid w:val="00CB4442"/>
    <w:rsid w:val="00CE4C3C"/>
    <w:rsid w:val="00CF560E"/>
    <w:rsid w:val="00D3422F"/>
    <w:rsid w:val="00D51575"/>
    <w:rsid w:val="00D55ED3"/>
    <w:rsid w:val="00D60F11"/>
    <w:rsid w:val="00D64DB6"/>
    <w:rsid w:val="00D72A97"/>
    <w:rsid w:val="00D73741"/>
    <w:rsid w:val="00D9706F"/>
    <w:rsid w:val="00DC57A3"/>
    <w:rsid w:val="00DD421B"/>
    <w:rsid w:val="00DE097D"/>
    <w:rsid w:val="00DE30CD"/>
    <w:rsid w:val="00E223DA"/>
    <w:rsid w:val="00E506AC"/>
    <w:rsid w:val="00E828FE"/>
    <w:rsid w:val="00EA7F4C"/>
    <w:rsid w:val="00ED3B64"/>
    <w:rsid w:val="00EE7092"/>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E935D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722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1722C7"/>
    <w:rPr>
      <w:rFonts w:asciiTheme="majorHAnsi" w:eastAsiaTheme="majorEastAsia" w:hAnsiTheme="majorHAnsi" w:cstheme="majorBidi"/>
      <w:b/>
      <w:bCs/>
      <w:i/>
      <w:iCs/>
      <w:color w:val="4F81BD" w:themeColor="accent1"/>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atherinerichardson/Library/Containers/com.microsoft.Word/Data/Macintosh%20HD:Users:catherinerichardson:Downloads:ToR%20Template%20S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Macintosh HD:Users:catherinerichardson:Downloads:ToR Template SI.dotx</Template>
  <TotalTime>0</TotalTime>
  <Pages>3</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&lt;Briefing Note Title&gt;</vt:lpstr>
    </vt:vector>
  </TitlesOfParts>
  <Manager/>
  <Company>IHTSDO</Company>
  <LinksUpToDate>false</LinksUpToDate>
  <CharactersWithSpaces>4607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&lt;ToR for Group v0.01&gt;</dc:title>
  <dc:subject/>
  <dc:creator>CATHERINE RICHARDSON</dc:creator>
  <cp:keywords/>
  <dc:description/>
  <cp:lastModifiedBy>Cathy Richardson</cp:lastModifiedBy>
  <cp:revision>2</cp:revision>
  <cp:lastPrinted>2015-05-05T09:47:00Z</cp:lastPrinted>
  <dcterms:created xsi:type="dcterms:W3CDTF">2018-04-09T13:52:00Z</dcterms:created>
  <dcterms:modified xsi:type="dcterms:W3CDTF">2018-04-09T13:52:00Z</dcterms:modified>
  <cp:category/>
</cp:coreProperties>
</file>